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(UO offl  § 13.1  jf .fvl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jf.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64E2E51C" w:rsidR="00085382" w:rsidRPr="00097491" w:rsidRDefault="00222D34" w:rsidP="00921DA0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Fremdriftsleder/ scrum master</w:t>
            </w:r>
            <w:r w:rsidR="00F238FB" w:rsidRPr="00F238FB">
              <w:rPr>
                <w:rFonts w:ascii="Myriad Pro" w:hAnsi="Myriad Pro"/>
                <w:b/>
                <w:sz w:val="18"/>
              </w:rPr>
              <w:t xml:space="preserve"> til DRIV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313706F0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Thor-André Svendsen</w:t>
            </w:r>
          </w:p>
          <w:p w14:paraId="4A0CB96B" w14:textId="3BEA0EEE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Avdelingssjef</w:t>
            </w: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2D34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F4C5A"/>
    <w:rsid w:val="006139BD"/>
    <w:rsid w:val="006177F2"/>
    <w:rsid w:val="00657B4F"/>
    <w:rsid w:val="00671118"/>
    <w:rsid w:val="00673964"/>
    <w:rsid w:val="00693064"/>
    <w:rsid w:val="006B44F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72960"/>
    <w:rsid w:val="00B73DA9"/>
    <w:rsid w:val="00B86444"/>
    <w:rsid w:val="00B96186"/>
    <w:rsid w:val="00BC0B3C"/>
    <w:rsid w:val="00BC4401"/>
    <w:rsid w:val="00BC4828"/>
    <w:rsid w:val="00BF21E6"/>
    <w:rsid w:val="00BF7079"/>
    <w:rsid w:val="00C04D07"/>
    <w:rsid w:val="00C1615F"/>
    <w:rsid w:val="00C16E63"/>
    <w:rsid w:val="00C4023B"/>
    <w:rsid w:val="00C408F7"/>
    <w:rsid w:val="00C731E0"/>
    <w:rsid w:val="00C739DC"/>
    <w:rsid w:val="00C86423"/>
    <w:rsid w:val="00C87592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78</TotalTime>
  <Pages>1</Pages>
  <Words>152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99</cp:revision>
  <cp:lastPrinted>2014-03-25T08:31:00Z</cp:lastPrinted>
  <dcterms:created xsi:type="dcterms:W3CDTF">2018-08-07T12:05:00Z</dcterms:created>
  <dcterms:modified xsi:type="dcterms:W3CDTF">2026-05-15T09:06:00Z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